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283" w:rsidRPr="0002148F" w:rsidRDefault="00F01283" w:rsidP="00DC03B9">
      <w:pPr>
        <w:spacing w:line="440" w:lineRule="exact"/>
        <w:jc w:val="center"/>
        <w:rPr>
          <w:rFonts w:cs="Times New Roman"/>
          <w:b/>
          <w:bCs/>
          <w:sz w:val="32"/>
          <w:szCs w:val="32"/>
        </w:rPr>
      </w:pPr>
      <w:r w:rsidRPr="0002148F">
        <w:rPr>
          <w:rFonts w:cs="宋体" w:hint="eastAsia"/>
          <w:b/>
          <w:bCs/>
          <w:sz w:val="32"/>
          <w:szCs w:val="32"/>
        </w:rPr>
        <w:t>《找春天》</w:t>
      </w:r>
    </w:p>
    <w:p w:rsidR="00F01283" w:rsidRPr="00BE736F" w:rsidRDefault="00F01283" w:rsidP="00DC03B9">
      <w:pPr>
        <w:spacing w:line="440" w:lineRule="exact"/>
        <w:rPr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教学</w:t>
      </w:r>
      <w:r w:rsidRPr="00BE736F">
        <w:rPr>
          <w:rFonts w:cs="宋体" w:hint="eastAsia"/>
          <w:b/>
          <w:bCs/>
          <w:sz w:val="24"/>
          <w:szCs w:val="24"/>
        </w:rPr>
        <w:t>目标</w:t>
      </w:r>
      <w:r w:rsidRPr="00BE736F">
        <w:rPr>
          <w:b/>
          <w:bCs/>
          <w:sz w:val="24"/>
          <w:szCs w:val="24"/>
        </w:rPr>
        <w:t xml:space="preserve"> </w:t>
      </w:r>
    </w:p>
    <w:p w:rsidR="00F01283" w:rsidRPr="00BE736F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E736F">
        <w:rPr>
          <w:sz w:val="24"/>
          <w:szCs w:val="24"/>
        </w:rPr>
        <w:t>1</w:t>
      </w:r>
      <w:r w:rsidRPr="00BE736F">
        <w:rPr>
          <w:rFonts w:cs="宋体" w:hint="eastAsia"/>
          <w:sz w:val="24"/>
          <w:szCs w:val="24"/>
        </w:rPr>
        <w:t>、</w:t>
      </w:r>
      <w:r w:rsidRPr="007460D8">
        <w:rPr>
          <w:rFonts w:cs="宋体" w:hint="eastAsia"/>
          <w:sz w:val="24"/>
          <w:szCs w:val="24"/>
        </w:rPr>
        <w:t>能正确认读“脱”等</w:t>
      </w:r>
      <w:r w:rsidRPr="007460D8">
        <w:rPr>
          <w:sz w:val="24"/>
          <w:szCs w:val="24"/>
        </w:rPr>
        <w:t>14</w:t>
      </w:r>
      <w:r w:rsidRPr="007460D8">
        <w:rPr>
          <w:rFonts w:cs="宋体" w:hint="eastAsia"/>
          <w:sz w:val="24"/>
          <w:szCs w:val="24"/>
        </w:rPr>
        <w:t>个生字新词。能正确读写“冲”等</w:t>
      </w:r>
      <w:r w:rsidRPr="007460D8">
        <w:rPr>
          <w:sz w:val="24"/>
          <w:szCs w:val="24"/>
        </w:rPr>
        <w:t>9</w:t>
      </w:r>
      <w:r w:rsidRPr="007460D8">
        <w:rPr>
          <w:rFonts w:cs="宋体" w:hint="eastAsia"/>
          <w:sz w:val="24"/>
          <w:szCs w:val="24"/>
        </w:rPr>
        <w:t>个生字，</w:t>
      </w:r>
      <w:r>
        <w:rPr>
          <w:rFonts w:cs="宋体" w:hint="eastAsia"/>
          <w:sz w:val="24"/>
          <w:szCs w:val="24"/>
        </w:rPr>
        <w:t>注意部件和笔画在田字格的位置，能做到执笔姿势和写字姿势正确。</w:t>
      </w:r>
    </w:p>
    <w:p w:rsidR="00F01283" w:rsidRPr="00BE736F" w:rsidRDefault="00F01283" w:rsidP="00DC03B9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E736F">
        <w:rPr>
          <w:sz w:val="24"/>
          <w:szCs w:val="24"/>
        </w:rPr>
        <w:t>2</w:t>
      </w:r>
      <w:r w:rsidRPr="00BE736F">
        <w:rPr>
          <w:rFonts w:cs="宋体" w:hint="eastAsia"/>
          <w:sz w:val="24"/>
          <w:szCs w:val="24"/>
        </w:rPr>
        <w:t>、正确、流利、有感情地朗读课文，体会春天的美景，体验投身到大自然怀抱中去的情趣。</w:t>
      </w:r>
      <w:r w:rsidRPr="00BE736F">
        <w:rPr>
          <w:sz w:val="24"/>
          <w:szCs w:val="24"/>
        </w:rPr>
        <w:t xml:space="preserve"> </w:t>
      </w:r>
    </w:p>
    <w:p w:rsidR="00F01283" w:rsidRPr="00BE736F" w:rsidRDefault="00F01283" w:rsidP="00DC03B9">
      <w:pPr>
        <w:spacing w:line="440" w:lineRule="exac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E736F">
        <w:rPr>
          <w:sz w:val="24"/>
          <w:szCs w:val="24"/>
        </w:rPr>
        <w:t>3</w:t>
      </w:r>
      <w:r w:rsidRPr="00BE736F">
        <w:rPr>
          <w:rFonts w:cs="宋体" w:hint="eastAsia"/>
          <w:sz w:val="24"/>
          <w:szCs w:val="24"/>
        </w:rPr>
        <w:t>、结合课文的学习，引导学生热爱春天，愿意去观察、发现。</w:t>
      </w:r>
      <w:r w:rsidRPr="00BE736F">
        <w:rPr>
          <w:sz w:val="24"/>
          <w:szCs w:val="24"/>
        </w:rPr>
        <w:t xml:space="preserve"> </w:t>
      </w:r>
    </w:p>
    <w:p w:rsidR="00F01283" w:rsidRPr="007460D8" w:rsidRDefault="00F01283" w:rsidP="007460D8">
      <w:pPr>
        <w:spacing w:line="440" w:lineRule="exact"/>
        <w:rPr>
          <w:rFonts w:cs="Times New Roman"/>
          <w:b/>
          <w:bCs/>
          <w:sz w:val="24"/>
          <w:szCs w:val="24"/>
        </w:rPr>
      </w:pPr>
      <w:r w:rsidRPr="007460D8">
        <w:rPr>
          <w:rFonts w:cs="宋体" w:hint="eastAsia"/>
          <w:b/>
          <w:bCs/>
          <w:sz w:val="24"/>
          <w:szCs w:val="24"/>
        </w:rPr>
        <w:t>教学重点：</w:t>
      </w:r>
    </w:p>
    <w:p w:rsidR="00F01283" w:rsidRPr="007460D8" w:rsidRDefault="00F01283" w:rsidP="007460D8">
      <w:pPr>
        <w:spacing w:line="440" w:lineRule="exact"/>
        <w:rPr>
          <w:rFonts w:cs="Times New Roman"/>
          <w:sz w:val="24"/>
          <w:szCs w:val="24"/>
        </w:rPr>
      </w:pPr>
      <w:r w:rsidRPr="007460D8">
        <w:rPr>
          <w:rFonts w:cs="宋体" w:hint="eastAsia"/>
          <w:sz w:val="24"/>
          <w:szCs w:val="24"/>
        </w:rPr>
        <w:t xml:space="preserve">　　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7460D8">
        <w:rPr>
          <w:rFonts w:cs="宋体" w:hint="eastAsia"/>
          <w:sz w:val="24"/>
          <w:szCs w:val="24"/>
        </w:rPr>
        <w:t>能正确朗读课文；尝试读好问句，和读出排比句的语气。</w:t>
      </w:r>
    </w:p>
    <w:p w:rsidR="00F01283" w:rsidRPr="007460D8" w:rsidRDefault="00F01283" w:rsidP="007460D8">
      <w:pPr>
        <w:spacing w:line="440" w:lineRule="exact"/>
        <w:rPr>
          <w:rFonts w:cs="Times New Roman"/>
          <w:sz w:val="24"/>
          <w:szCs w:val="24"/>
        </w:rPr>
      </w:pPr>
      <w:r w:rsidRPr="007460D8">
        <w:rPr>
          <w:rFonts w:cs="宋体" w:hint="eastAsia"/>
          <w:sz w:val="24"/>
          <w:szCs w:val="24"/>
        </w:rPr>
        <w:t xml:space="preserve">　　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 w:rsidRPr="007460D8">
        <w:rPr>
          <w:rFonts w:cs="宋体" w:hint="eastAsia"/>
          <w:sz w:val="24"/>
          <w:szCs w:val="24"/>
        </w:rPr>
        <w:t>能正确认读“脱”等</w:t>
      </w:r>
      <w:r w:rsidRPr="007460D8">
        <w:rPr>
          <w:sz w:val="24"/>
          <w:szCs w:val="24"/>
        </w:rPr>
        <w:t>14</w:t>
      </w:r>
      <w:r w:rsidRPr="007460D8">
        <w:rPr>
          <w:rFonts w:cs="宋体" w:hint="eastAsia"/>
          <w:sz w:val="24"/>
          <w:szCs w:val="24"/>
        </w:rPr>
        <w:t>个生字新词。</w:t>
      </w:r>
    </w:p>
    <w:p w:rsidR="00F01283" w:rsidRPr="007460D8" w:rsidRDefault="00F01283" w:rsidP="007460D8">
      <w:pPr>
        <w:spacing w:line="440" w:lineRule="exact"/>
        <w:rPr>
          <w:rFonts w:cs="Times New Roman"/>
          <w:sz w:val="24"/>
          <w:szCs w:val="24"/>
        </w:rPr>
      </w:pPr>
      <w:r w:rsidRPr="007460D8">
        <w:rPr>
          <w:rFonts w:cs="宋体" w:hint="eastAsia"/>
          <w:sz w:val="24"/>
          <w:szCs w:val="24"/>
        </w:rPr>
        <w:t xml:space="preserve">　　</w:t>
      </w: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</w:t>
      </w:r>
      <w:r w:rsidRPr="007460D8">
        <w:rPr>
          <w:rFonts w:cs="宋体" w:hint="eastAsia"/>
          <w:sz w:val="24"/>
          <w:szCs w:val="24"/>
        </w:rPr>
        <w:t>能正确读写“冲”等</w:t>
      </w:r>
      <w:r w:rsidRPr="007460D8">
        <w:rPr>
          <w:sz w:val="24"/>
          <w:szCs w:val="24"/>
        </w:rPr>
        <w:t>9</w:t>
      </w:r>
      <w:r w:rsidRPr="007460D8">
        <w:rPr>
          <w:rFonts w:cs="宋体" w:hint="eastAsia"/>
          <w:sz w:val="24"/>
          <w:szCs w:val="24"/>
        </w:rPr>
        <w:t>个生字，注意部件和笔画在</w:t>
      </w:r>
      <w:r>
        <w:rPr>
          <w:rFonts w:cs="宋体" w:hint="eastAsia"/>
          <w:sz w:val="24"/>
          <w:szCs w:val="24"/>
        </w:rPr>
        <w:t>田字格的位置，能做到执笔姿势和写字姿势正确</w:t>
      </w:r>
      <w:r w:rsidRPr="007460D8">
        <w:rPr>
          <w:rFonts w:cs="宋体" w:hint="eastAsia"/>
          <w:sz w:val="24"/>
          <w:szCs w:val="24"/>
        </w:rPr>
        <w:t>。</w:t>
      </w:r>
    </w:p>
    <w:p w:rsidR="00F01283" w:rsidRPr="00C04FB0" w:rsidRDefault="00F01283" w:rsidP="007460D8">
      <w:pPr>
        <w:spacing w:line="440" w:lineRule="exact"/>
        <w:rPr>
          <w:rFonts w:cs="Times New Roman"/>
          <w:b/>
          <w:bCs/>
          <w:sz w:val="24"/>
          <w:szCs w:val="24"/>
        </w:rPr>
      </w:pPr>
      <w:r w:rsidRPr="007460D8">
        <w:rPr>
          <w:rFonts w:cs="宋体" w:hint="eastAsia"/>
          <w:sz w:val="24"/>
          <w:szCs w:val="24"/>
        </w:rPr>
        <w:t xml:space="preserve">　　</w:t>
      </w:r>
      <w:r w:rsidRPr="00C04FB0">
        <w:rPr>
          <w:rFonts w:cs="宋体" w:hint="eastAsia"/>
          <w:b/>
          <w:bCs/>
          <w:sz w:val="24"/>
          <w:szCs w:val="24"/>
        </w:rPr>
        <w:t>教学难点：</w:t>
      </w:r>
    </w:p>
    <w:p w:rsidR="00F01283" w:rsidRPr="007460D8" w:rsidRDefault="00F01283" w:rsidP="007460D8">
      <w:pPr>
        <w:spacing w:line="440" w:lineRule="exact"/>
        <w:rPr>
          <w:rFonts w:cs="Times New Roman"/>
          <w:sz w:val="24"/>
          <w:szCs w:val="24"/>
        </w:rPr>
      </w:pPr>
      <w:r w:rsidRPr="007460D8">
        <w:rPr>
          <w:rFonts w:cs="宋体" w:hint="eastAsia"/>
          <w:sz w:val="24"/>
          <w:szCs w:val="24"/>
        </w:rPr>
        <w:t xml:space="preserve">　　图文结合和结合生活实际，了解课文内容，能找出讲述春天样子的句子，通过想象，能说说孩子们找到的春天的样子，感受春景的美好。</w:t>
      </w:r>
    </w:p>
    <w:p w:rsidR="00F01283" w:rsidRPr="00BE736F" w:rsidRDefault="00F01283" w:rsidP="00DC03B9">
      <w:pPr>
        <w:spacing w:line="440" w:lineRule="exact"/>
        <w:rPr>
          <w:rFonts w:cs="Times New Roman"/>
          <w:sz w:val="24"/>
          <w:szCs w:val="24"/>
        </w:rPr>
      </w:pPr>
      <w:r w:rsidRPr="00BE736F">
        <w:rPr>
          <w:sz w:val="24"/>
          <w:szCs w:val="24"/>
        </w:rPr>
        <w:t xml:space="preserve"> </w:t>
      </w:r>
      <w:r w:rsidRPr="00BE736F">
        <w:rPr>
          <w:rFonts w:cs="宋体" w:hint="eastAsia"/>
          <w:sz w:val="24"/>
          <w:szCs w:val="24"/>
        </w:rPr>
        <w:t>课前准备：</w:t>
      </w:r>
    </w:p>
    <w:p w:rsidR="00F01283" w:rsidRPr="00BE736F" w:rsidRDefault="00F01283" w:rsidP="00DC03B9">
      <w:pPr>
        <w:spacing w:line="440" w:lineRule="exact"/>
        <w:rPr>
          <w:sz w:val="24"/>
          <w:szCs w:val="24"/>
        </w:rPr>
      </w:pPr>
      <w:r w:rsidRPr="00BE736F">
        <w:rPr>
          <w:rFonts w:cs="宋体" w:hint="eastAsia"/>
          <w:sz w:val="24"/>
          <w:szCs w:val="24"/>
        </w:rPr>
        <w:t>生字卡片、相关课件</w:t>
      </w:r>
      <w:r w:rsidRPr="00BE736F">
        <w:rPr>
          <w:sz w:val="24"/>
          <w:szCs w:val="24"/>
        </w:rPr>
        <w:t xml:space="preserve"> </w:t>
      </w:r>
    </w:p>
    <w:p w:rsidR="00F01283" w:rsidRPr="00BE736F" w:rsidRDefault="00F01283" w:rsidP="00DC03B9">
      <w:pPr>
        <w:spacing w:line="440" w:lineRule="exact"/>
        <w:rPr>
          <w:rFonts w:cs="Times New Roman"/>
          <w:sz w:val="24"/>
          <w:szCs w:val="24"/>
        </w:rPr>
      </w:pPr>
      <w:r w:rsidRPr="00BE736F">
        <w:rPr>
          <w:rFonts w:cs="宋体" w:hint="eastAsia"/>
          <w:sz w:val="24"/>
          <w:szCs w:val="24"/>
        </w:rPr>
        <w:t>课时安排：</w:t>
      </w:r>
    </w:p>
    <w:p w:rsidR="00F01283" w:rsidRPr="00BE736F" w:rsidRDefault="00F01283" w:rsidP="00DC03B9">
      <w:pPr>
        <w:spacing w:line="440" w:lineRule="exact"/>
        <w:rPr>
          <w:sz w:val="24"/>
          <w:szCs w:val="24"/>
        </w:rPr>
      </w:pPr>
      <w:r w:rsidRPr="00BE736F">
        <w:rPr>
          <w:rFonts w:cs="宋体" w:hint="eastAsia"/>
          <w:sz w:val="24"/>
          <w:szCs w:val="24"/>
        </w:rPr>
        <w:t>两课时</w:t>
      </w:r>
      <w:r w:rsidRPr="00BE736F">
        <w:rPr>
          <w:sz w:val="24"/>
          <w:szCs w:val="24"/>
        </w:rPr>
        <w:t xml:space="preserve"> </w:t>
      </w:r>
    </w:p>
    <w:p w:rsidR="00F01283" w:rsidRDefault="00F01283" w:rsidP="00DC03B9">
      <w:pPr>
        <w:spacing w:line="440" w:lineRule="exact"/>
        <w:rPr>
          <w:rFonts w:cs="Times New Roman"/>
          <w:b/>
          <w:bCs/>
          <w:sz w:val="24"/>
          <w:szCs w:val="24"/>
        </w:rPr>
      </w:pPr>
      <w:r w:rsidRPr="005F35B0">
        <w:rPr>
          <w:rFonts w:cs="宋体" w:hint="eastAsia"/>
          <w:b/>
          <w:bCs/>
          <w:sz w:val="24"/>
          <w:szCs w:val="24"/>
        </w:rPr>
        <w:t>第一课时</w:t>
      </w:r>
    </w:p>
    <w:p w:rsidR="00F01283" w:rsidRDefault="00F01283" w:rsidP="00DC03B9">
      <w:pPr>
        <w:spacing w:line="440" w:lineRule="exac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第一课时教学目标：</w:t>
      </w:r>
    </w:p>
    <w:p w:rsidR="00F01283" w:rsidRPr="00BE736F" w:rsidRDefault="00F01283" w:rsidP="0064456D">
      <w:pPr>
        <w:spacing w:line="440" w:lineRule="exact"/>
        <w:rPr>
          <w:rFonts w:cs="Times New Roman"/>
          <w:sz w:val="24"/>
          <w:szCs w:val="24"/>
        </w:rPr>
      </w:pPr>
      <w:r w:rsidRPr="00BE736F">
        <w:rPr>
          <w:sz w:val="24"/>
          <w:szCs w:val="24"/>
        </w:rPr>
        <w:t>1</w:t>
      </w:r>
      <w:r w:rsidRPr="00BE736F">
        <w:rPr>
          <w:rFonts w:cs="宋体" w:hint="eastAsia"/>
          <w:sz w:val="24"/>
          <w:szCs w:val="24"/>
        </w:rPr>
        <w:t>、会认</w:t>
      </w:r>
      <w:r w:rsidRPr="00BE736F">
        <w:rPr>
          <w:sz w:val="24"/>
          <w:szCs w:val="24"/>
        </w:rPr>
        <w:t xml:space="preserve"> 14</w:t>
      </w:r>
      <w:r w:rsidRPr="00BE736F">
        <w:rPr>
          <w:rFonts w:cs="宋体" w:hint="eastAsia"/>
          <w:sz w:val="24"/>
          <w:szCs w:val="24"/>
        </w:rPr>
        <w:t>个生字，会写</w:t>
      </w:r>
      <w:r>
        <w:rPr>
          <w:sz w:val="24"/>
          <w:szCs w:val="24"/>
        </w:rPr>
        <w:t>2</w:t>
      </w:r>
      <w:r w:rsidRPr="00BE736F">
        <w:rPr>
          <w:rFonts w:cs="宋体" w:hint="eastAsia"/>
          <w:sz w:val="24"/>
          <w:szCs w:val="24"/>
        </w:rPr>
        <w:t>个字</w:t>
      </w:r>
      <w:r>
        <w:rPr>
          <w:rFonts w:cs="宋体" w:hint="eastAsia"/>
          <w:sz w:val="24"/>
          <w:szCs w:val="24"/>
        </w:rPr>
        <w:t>，注意部件和笔画在田字格的位置，能做到执笔姿势和写字姿势正确</w:t>
      </w:r>
      <w:r w:rsidRPr="00BE736F">
        <w:rPr>
          <w:rFonts w:cs="宋体" w:hint="eastAsia"/>
          <w:sz w:val="24"/>
          <w:szCs w:val="24"/>
        </w:rPr>
        <w:t>。</w:t>
      </w:r>
    </w:p>
    <w:p w:rsidR="00F01283" w:rsidRPr="00BE736F" w:rsidRDefault="00F01283" w:rsidP="0064456D">
      <w:pPr>
        <w:spacing w:line="440" w:lineRule="exact"/>
        <w:rPr>
          <w:sz w:val="24"/>
          <w:szCs w:val="24"/>
        </w:rPr>
      </w:pPr>
      <w:r w:rsidRPr="00BE736F">
        <w:rPr>
          <w:sz w:val="24"/>
          <w:szCs w:val="24"/>
        </w:rPr>
        <w:t>2</w:t>
      </w:r>
      <w:r w:rsidRPr="00BE736F">
        <w:rPr>
          <w:rFonts w:cs="宋体" w:hint="eastAsia"/>
          <w:sz w:val="24"/>
          <w:szCs w:val="24"/>
        </w:rPr>
        <w:t>、正确、流利、有感情地朗读课文</w:t>
      </w:r>
      <w:r>
        <w:rPr>
          <w:sz w:val="24"/>
          <w:szCs w:val="24"/>
        </w:rPr>
        <w:t>1—7</w:t>
      </w:r>
      <w:r>
        <w:rPr>
          <w:rFonts w:cs="宋体" w:hint="eastAsia"/>
          <w:sz w:val="24"/>
          <w:szCs w:val="24"/>
        </w:rPr>
        <w:t>自然段</w:t>
      </w:r>
      <w:r w:rsidRPr="00BE736F">
        <w:rPr>
          <w:rFonts w:cs="宋体" w:hint="eastAsia"/>
          <w:sz w:val="24"/>
          <w:szCs w:val="24"/>
        </w:rPr>
        <w:t>，体会春天的美景，体验投身到大自然怀抱中去的情趣。</w:t>
      </w:r>
      <w:r w:rsidRPr="00BE736F">
        <w:rPr>
          <w:sz w:val="24"/>
          <w:szCs w:val="24"/>
        </w:rPr>
        <w:t xml:space="preserve"> </w:t>
      </w:r>
    </w:p>
    <w:p w:rsidR="00F01283" w:rsidRPr="005F35B0" w:rsidRDefault="00F01283" w:rsidP="0064456D">
      <w:pPr>
        <w:spacing w:line="440" w:lineRule="exact"/>
        <w:rPr>
          <w:rFonts w:cs="Times New Roman"/>
          <w:b/>
          <w:bCs/>
          <w:sz w:val="24"/>
          <w:szCs w:val="24"/>
        </w:rPr>
      </w:pPr>
      <w:r w:rsidRPr="00BE736F">
        <w:rPr>
          <w:sz w:val="24"/>
          <w:szCs w:val="24"/>
        </w:rPr>
        <w:t>3</w:t>
      </w:r>
      <w:r w:rsidRPr="00BE736F">
        <w:rPr>
          <w:rFonts w:cs="宋体" w:hint="eastAsia"/>
          <w:sz w:val="24"/>
          <w:szCs w:val="24"/>
        </w:rPr>
        <w:t>、结合课文的学习，引导学生热爱春天，愿意去观察、发现。</w:t>
      </w:r>
    </w:p>
    <w:p w:rsidR="00F01283" w:rsidRPr="00BE736F" w:rsidRDefault="00F01283" w:rsidP="00DC03B9">
      <w:pPr>
        <w:spacing w:line="440" w:lineRule="exact"/>
        <w:rPr>
          <w:rFonts w:cs="Times New Roman"/>
          <w:sz w:val="24"/>
          <w:szCs w:val="24"/>
        </w:rPr>
      </w:pPr>
      <w:r w:rsidRPr="00BE736F">
        <w:rPr>
          <w:rFonts w:cs="宋体" w:hint="eastAsia"/>
          <w:sz w:val="24"/>
          <w:szCs w:val="24"/>
        </w:rPr>
        <w:t>教学过程</w:t>
      </w:r>
    </w:p>
    <w:p w:rsidR="00F01283" w:rsidRPr="00BE736F" w:rsidRDefault="00F01283" w:rsidP="00DC03B9">
      <w:pPr>
        <w:spacing w:line="440" w:lineRule="exact"/>
        <w:rPr>
          <w:rFonts w:cs="Times New Roman"/>
          <w:sz w:val="24"/>
          <w:szCs w:val="24"/>
        </w:rPr>
      </w:pPr>
      <w:r w:rsidRPr="00BE736F">
        <w:rPr>
          <w:rFonts w:cs="宋体" w:hint="eastAsia"/>
          <w:sz w:val="24"/>
          <w:szCs w:val="24"/>
        </w:rPr>
        <w:t>一、激趣导入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  <w:r w:rsidRPr="00BE736F"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、同学们，上节课我们学习了的《古诗二首》。下面我就请一位同学背诵一下。</w:t>
      </w:r>
    </w:p>
    <w:p w:rsidR="00F01283" w:rsidRPr="00BE736F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、诗人眼里的春天可真美啊！</w:t>
      </w:r>
      <w:r w:rsidRPr="00BE736F">
        <w:rPr>
          <w:rFonts w:cs="宋体" w:hint="eastAsia"/>
          <w:sz w:val="24"/>
          <w:szCs w:val="24"/>
        </w:rPr>
        <w:t>这节课我们</w:t>
      </w:r>
      <w:r>
        <w:rPr>
          <w:rFonts w:cs="宋体" w:hint="eastAsia"/>
          <w:sz w:val="24"/>
          <w:szCs w:val="24"/>
        </w:rPr>
        <w:t>一群孩子</w:t>
      </w:r>
      <w:r w:rsidRPr="00BE736F">
        <w:rPr>
          <w:rFonts w:cs="宋体" w:hint="eastAsia"/>
          <w:sz w:val="24"/>
          <w:szCs w:val="24"/>
        </w:rPr>
        <w:t>去找春天。</w:t>
      </w:r>
    </w:p>
    <w:p w:rsidR="00F01283" w:rsidRPr="00BE736F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 w:rsidRPr="00BE736F">
        <w:rPr>
          <w:rFonts w:cs="宋体" w:hint="eastAsia"/>
          <w:sz w:val="24"/>
          <w:szCs w:val="24"/>
        </w:rPr>
        <w:t>、同学们请伸出你的手跟老师一起书写课题。</w:t>
      </w:r>
      <w:r>
        <w:rPr>
          <w:rFonts w:cs="宋体" w:hint="eastAsia"/>
          <w:sz w:val="24"/>
          <w:szCs w:val="24"/>
        </w:rPr>
        <w:t>（板书：找春天）齐读课题。</w:t>
      </w:r>
    </w:p>
    <w:p w:rsidR="00F01283" w:rsidRPr="00BE736F" w:rsidRDefault="00F01283" w:rsidP="00DC03B9">
      <w:pPr>
        <w:spacing w:line="440" w:lineRule="exact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二</w:t>
      </w:r>
      <w:r w:rsidRPr="00BE736F"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初读课文，巧记生字</w:t>
      </w:r>
      <w:r w:rsidRPr="00BE736F">
        <w:rPr>
          <w:sz w:val="24"/>
          <w:szCs w:val="24"/>
        </w:rPr>
        <w:t xml:space="preserve"> </w:t>
      </w:r>
    </w:p>
    <w:p w:rsidR="00F01283" w:rsidRPr="00BE736F" w:rsidRDefault="00F01283" w:rsidP="00DC03B9">
      <w:pPr>
        <w:spacing w:line="440" w:lineRule="exact"/>
        <w:rPr>
          <w:rFonts w:cs="Times New Roman"/>
          <w:sz w:val="24"/>
          <w:szCs w:val="24"/>
        </w:rPr>
      </w:pPr>
      <w:r w:rsidRPr="00BE736F">
        <w:rPr>
          <w:sz w:val="24"/>
          <w:szCs w:val="24"/>
        </w:rPr>
        <w:t>1</w:t>
      </w:r>
      <w:r w:rsidRPr="00BE736F"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学生打开课本第四页，听</w:t>
      </w:r>
      <w:r w:rsidRPr="00BE736F">
        <w:rPr>
          <w:rFonts w:cs="宋体" w:hint="eastAsia"/>
          <w:sz w:val="24"/>
          <w:szCs w:val="24"/>
        </w:rPr>
        <w:t>教师范读</w:t>
      </w:r>
      <w:r>
        <w:rPr>
          <w:rFonts w:cs="宋体" w:hint="eastAsia"/>
          <w:sz w:val="24"/>
          <w:szCs w:val="24"/>
        </w:rPr>
        <w:t>，仔细看好每一个字。</w:t>
      </w:r>
    </w:p>
    <w:p w:rsidR="00F01283" w:rsidRPr="00BE736F" w:rsidRDefault="00F01283" w:rsidP="00DC03B9">
      <w:pPr>
        <w:spacing w:line="440" w:lineRule="exact"/>
        <w:rPr>
          <w:rFonts w:cs="Times New Roman"/>
          <w:sz w:val="24"/>
          <w:szCs w:val="24"/>
        </w:rPr>
      </w:pPr>
      <w:r w:rsidRPr="00BE736F">
        <w:rPr>
          <w:sz w:val="24"/>
          <w:szCs w:val="24"/>
        </w:rPr>
        <w:t>2</w:t>
      </w:r>
      <w:r w:rsidRPr="00BE736F"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下面</w:t>
      </w:r>
      <w:r w:rsidRPr="00BE736F">
        <w:rPr>
          <w:rFonts w:cs="宋体" w:hint="eastAsia"/>
          <w:sz w:val="24"/>
          <w:szCs w:val="24"/>
        </w:rPr>
        <w:t>请同学们自己朗读课文，</w:t>
      </w:r>
      <w:r>
        <w:rPr>
          <w:rFonts w:cs="宋体" w:hint="eastAsia"/>
          <w:sz w:val="24"/>
          <w:szCs w:val="24"/>
        </w:rPr>
        <w:t>注意：</w:t>
      </w:r>
    </w:p>
    <w:p w:rsidR="00F01283" w:rsidRDefault="00F01283" w:rsidP="00066213">
      <w:pPr>
        <w:spacing w:line="4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E736F">
        <w:rPr>
          <w:rFonts w:cs="宋体" w:hint="eastAsia"/>
          <w:sz w:val="24"/>
          <w:szCs w:val="24"/>
        </w:rPr>
        <w:t>边读边标画出段落。要读准字音，读通句子。读不好的</w:t>
      </w:r>
      <w:r>
        <w:rPr>
          <w:rFonts w:cs="宋体" w:hint="eastAsia"/>
          <w:sz w:val="24"/>
          <w:szCs w:val="24"/>
        </w:rPr>
        <w:t>地方</w:t>
      </w:r>
      <w:r w:rsidRPr="00BE736F">
        <w:rPr>
          <w:rFonts w:cs="宋体" w:hint="eastAsia"/>
          <w:sz w:val="24"/>
          <w:szCs w:val="24"/>
        </w:rPr>
        <w:t>多读几遍。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>3</w:t>
      </w:r>
      <w:r w:rsidRPr="00BE736F">
        <w:rPr>
          <w:rFonts w:cs="宋体" w:hint="eastAsia"/>
          <w:sz w:val="24"/>
          <w:szCs w:val="24"/>
        </w:rPr>
        <w:t>、学习生字</w:t>
      </w:r>
      <w:r>
        <w:rPr>
          <w:rFonts w:cs="宋体" w:hint="eastAsia"/>
          <w:sz w:val="24"/>
          <w:szCs w:val="24"/>
        </w:rPr>
        <w:t>。</w:t>
      </w:r>
    </w:p>
    <w:p w:rsidR="00F01283" w:rsidRPr="00BE736F" w:rsidRDefault="00F01283" w:rsidP="00DC03B9">
      <w:pPr>
        <w:spacing w:line="440" w:lineRule="exact"/>
        <w:rPr>
          <w:sz w:val="24"/>
          <w:szCs w:val="24"/>
        </w:rPr>
      </w:pPr>
      <w:r w:rsidRPr="00BE736F">
        <w:rPr>
          <w:rFonts w:cs="宋体" w:hint="eastAsia"/>
          <w:sz w:val="24"/>
          <w:szCs w:val="24"/>
        </w:rPr>
        <w:t>（</w:t>
      </w:r>
      <w:r w:rsidRPr="00BE736F">
        <w:rPr>
          <w:sz w:val="24"/>
          <w:szCs w:val="24"/>
        </w:rPr>
        <w:t>1</w:t>
      </w:r>
      <w:r w:rsidRPr="00BE736F">
        <w:rPr>
          <w:rFonts w:cs="宋体" w:hint="eastAsia"/>
          <w:sz w:val="24"/>
          <w:szCs w:val="24"/>
        </w:rPr>
        <w:t>）</w:t>
      </w:r>
      <w:r>
        <w:rPr>
          <w:rFonts w:cs="宋体" w:hint="eastAsia"/>
          <w:sz w:val="24"/>
          <w:szCs w:val="24"/>
        </w:rPr>
        <w:t>（出示课件）</w:t>
      </w:r>
      <w:r w:rsidRPr="00BE736F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生字藏在这些词语里，你读得准吗？指名读、小老师领读、齐读。</w:t>
      </w:r>
    </w:p>
    <w:p w:rsidR="00F01283" w:rsidRDefault="00F01283" w:rsidP="00F12C17">
      <w:pPr>
        <w:spacing w:line="440" w:lineRule="exact"/>
        <w:rPr>
          <w:rFonts w:cs="宋体"/>
          <w:sz w:val="24"/>
          <w:szCs w:val="24"/>
        </w:rPr>
      </w:pPr>
      <w:r w:rsidRPr="00BE736F">
        <w:rPr>
          <w:rFonts w:cs="宋体"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 w:rsidRPr="00BE736F">
        <w:rPr>
          <w:rFonts w:cs="宋体" w:hint="eastAsia"/>
          <w:sz w:val="24"/>
          <w:szCs w:val="24"/>
        </w:rPr>
        <w:t>）</w:t>
      </w:r>
      <w:r>
        <w:rPr>
          <w:rFonts w:cs="宋体" w:hint="eastAsia"/>
          <w:sz w:val="24"/>
          <w:szCs w:val="24"/>
        </w:rPr>
        <w:t>借助偏旁含义是识字的好方法。（课件）你看这个“符”字，这是一个典型的形声字。“符”是</w:t>
      </w:r>
      <w:r w:rsidRPr="00B63742">
        <w:rPr>
          <w:rFonts w:cs="宋体" w:hint="eastAsia"/>
          <w:b/>
          <w:bCs/>
          <w:sz w:val="24"/>
          <w:szCs w:val="24"/>
        </w:rPr>
        <w:t>古</w:t>
      </w:r>
      <w:r w:rsidRPr="00B63742">
        <w:rPr>
          <w:rFonts w:cs="宋体" w:hint="eastAsia"/>
          <w:sz w:val="24"/>
          <w:szCs w:val="24"/>
        </w:rPr>
        <w:t>代朝廷传达命令或征调兵将用的凭证。</w:t>
      </w:r>
      <w:r>
        <w:rPr>
          <w:rFonts w:cs="宋体" w:hint="eastAsia"/>
          <w:sz w:val="24"/>
          <w:szCs w:val="24"/>
        </w:rPr>
        <w:t>一开始都是用竹片做成的，所以这个字是竹字头，是兵符的符，那么还可以组什么词。（音符、符号）</w:t>
      </w:r>
    </w:p>
    <w:p w:rsidR="00F01283" w:rsidRPr="00F12C17" w:rsidRDefault="00F01283" w:rsidP="00DC03B9">
      <w:pPr>
        <w:spacing w:line="440" w:lineRule="exact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/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）这三个字，你能借助偏旁意思记住吗？</w:t>
      </w:r>
      <w:r w:rsidRPr="00F12C17">
        <w:rPr>
          <w:rFonts w:cs="宋体" w:hint="eastAsia"/>
          <w:sz w:val="24"/>
          <w:szCs w:val="24"/>
        </w:rPr>
        <w:t>袄</w:t>
      </w:r>
      <w:r w:rsidRPr="00F12C17">
        <w:rPr>
          <w:rFonts w:cs="宋体"/>
          <w:sz w:val="24"/>
          <w:szCs w:val="24"/>
        </w:rPr>
        <w:t xml:space="preserve">  </w:t>
      </w:r>
      <w:r w:rsidRPr="00F12C17">
        <w:rPr>
          <w:rFonts w:cs="宋体" w:hint="eastAsia"/>
          <w:sz w:val="24"/>
          <w:szCs w:val="24"/>
        </w:rPr>
        <w:t>鹃</w:t>
      </w:r>
      <w:r w:rsidRPr="00F12C17">
        <w:rPr>
          <w:rFonts w:cs="宋体"/>
          <w:sz w:val="24"/>
          <w:szCs w:val="24"/>
        </w:rPr>
        <w:t xml:space="preserve">  </w:t>
      </w:r>
      <w:r w:rsidRPr="00F12C17">
        <w:rPr>
          <w:rFonts w:cs="宋体" w:hint="eastAsia"/>
          <w:sz w:val="24"/>
          <w:szCs w:val="24"/>
        </w:rPr>
        <w:t>探</w:t>
      </w:r>
      <w:r w:rsidRPr="00F12C17">
        <w:rPr>
          <w:rFonts w:cs="宋体"/>
          <w:sz w:val="24"/>
          <w:szCs w:val="24"/>
        </w:rPr>
        <w:t xml:space="preserve">  </w:t>
      </w:r>
    </w:p>
    <w:p w:rsidR="00F01283" w:rsidRDefault="00F01283" w:rsidP="00DC03B9">
      <w:pPr>
        <w:spacing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）借助偏旁含义，不光可以帮我们牢记生字，还可以帮我们区分生字。</w:t>
      </w:r>
    </w:p>
    <w:p w:rsidR="00F01283" w:rsidRDefault="00F01283" w:rsidP="00F12C17">
      <w:pPr>
        <w:spacing w:line="440" w:lineRule="exact"/>
        <w:ind w:firstLineChars="1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课件出示：</w:t>
      </w:r>
      <w:r w:rsidRPr="0064456D">
        <w:rPr>
          <w:rFonts w:cs="宋体" w:hint="eastAsia"/>
          <w:sz w:val="24"/>
          <w:szCs w:val="24"/>
        </w:rPr>
        <w:t>说</w:t>
      </w:r>
      <w:r>
        <w:rPr>
          <w:rFonts w:cs="宋体"/>
          <w:sz w:val="24"/>
          <w:szCs w:val="24"/>
        </w:rPr>
        <w:t>——</w:t>
      </w:r>
      <w:r w:rsidRPr="0064456D">
        <w:rPr>
          <w:rFonts w:cs="宋体" w:hint="eastAsia"/>
          <w:sz w:val="24"/>
          <w:szCs w:val="24"/>
        </w:rPr>
        <w:t>脱</w:t>
      </w:r>
      <w:r>
        <w:rPr>
          <w:rFonts w:cs="宋体"/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淹</w:t>
      </w:r>
      <w:r>
        <w:rPr>
          <w:rFonts w:cs="宋体"/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掩</w:t>
      </w: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杜</w:t>
      </w:r>
      <w:r>
        <w:rPr>
          <w:rFonts w:cs="宋体"/>
          <w:sz w:val="24"/>
          <w:szCs w:val="24"/>
        </w:rPr>
        <w:t>——</w:t>
      </w:r>
      <w:r>
        <w:rPr>
          <w:rFonts w:cs="宋体" w:hint="eastAsia"/>
          <w:sz w:val="24"/>
          <w:szCs w:val="24"/>
        </w:rPr>
        <w:t>肚。</w:t>
      </w:r>
    </w:p>
    <w:p w:rsidR="00F01283" w:rsidRDefault="00F01283" w:rsidP="00770D69">
      <w:pPr>
        <w:spacing w:line="440" w:lineRule="exact"/>
        <w:rPr>
          <w:rFonts w:cs="Times New Roman"/>
          <w:sz w:val="24"/>
          <w:szCs w:val="24"/>
        </w:rPr>
      </w:pPr>
      <w:r>
        <w:rPr>
          <w:rFonts w:cs="宋体"/>
          <w:sz w:val="24"/>
          <w:szCs w:val="24"/>
        </w:rPr>
        <w:t>4.</w:t>
      </w:r>
      <w:r>
        <w:rPr>
          <w:rFonts w:cs="宋体" w:hint="eastAsia"/>
          <w:sz w:val="24"/>
          <w:szCs w:val="24"/>
        </w:rPr>
        <w:t>学写</w:t>
      </w:r>
      <w:r w:rsidRPr="00BE736F">
        <w:rPr>
          <w:rFonts w:cs="宋体" w:hint="eastAsia"/>
          <w:sz w:val="24"/>
          <w:szCs w:val="24"/>
        </w:rPr>
        <w:t>生字</w:t>
      </w:r>
      <w:r w:rsidRPr="00BE736F">
        <w:rPr>
          <w:sz w:val="24"/>
          <w:szCs w:val="24"/>
        </w:rPr>
        <w:t xml:space="preserve"> </w:t>
      </w:r>
      <w:r w:rsidRPr="00BE736F">
        <w:rPr>
          <w:rFonts w:cs="宋体" w:hint="eastAsia"/>
          <w:sz w:val="24"/>
          <w:szCs w:val="24"/>
        </w:rPr>
        <w:t>“姑”、“娘”。</w:t>
      </w:r>
    </w:p>
    <w:p w:rsidR="00F01283" w:rsidRPr="002B1FD9" w:rsidRDefault="00F01283" w:rsidP="00770D69">
      <w:pPr>
        <w:spacing w:line="440" w:lineRule="exact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字认得不错，我们写个字。请同学们观察这两个字，怎样才能写得漂亮，你有什么需要提醒同学们的吗？</w:t>
      </w:r>
    </w:p>
    <w:p w:rsidR="00F01283" w:rsidRPr="002B1FD9" w:rsidRDefault="00F01283" w:rsidP="00770D69">
      <w:pPr>
        <w:spacing w:line="440" w:lineRule="exact"/>
        <w:rPr>
          <w:rFonts w:cs="宋体"/>
          <w:sz w:val="24"/>
          <w:szCs w:val="24"/>
        </w:rPr>
      </w:pPr>
      <w:r w:rsidRPr="002B1FD9">
        <w:rPr>
          <w:rFonts w:cs="宋体"/>
          <w:sz w:val="24"/>
          <w:szCs w:val="24"/>
        </w:rPr>
        <w:t xml:space="preserve"> </w:t>
      </w:r>
      <w:r w:rsidRPr="00EF0561">
        <w:rPr>
          <w:rFonts w:cs="宋体" w:hint="eastAsia"/>
          <w:sz w:val="24"/>
          <w:szCs w:val="24"/>
        </w:rPr>
        <w:t>“姑”字左右等高；右部“古”字仅仅比女字旁稍宽一点，长横靠近女字旁横起笔，大致与女字旁横平。“娘”字右比左上下都伸出，下部稍多一点；“良”的竖提压竖中线，提与短撇角度相同；捺要舒展。</w:t>
      </w:r>
    </w:p>
    <w:p w:rsidR="00F01283" w:rsidRDefault="00F01283" w:rsidP="00770D69">
      <w:pPr>
        <w:spacing w:line="440" w:lineRule="exact"/>
        <w:rPr>
          <w:rFonts w:cs="宋体"/>
          <w:sz w:val="24"/>
          <w:szCs w:val="24"/>
        </w:rPr>
      </w:pPr>
      <w:r w:rsidRPr="004F7C45">
        <w:rPr>
          <w:rFonts w:cs="宋体" w:hint="eastAsia"/>
          <w:sz w:val="24"/>
          <w:szCs w:val="24"/>
        </w:rPr>
        <w:t>学生在</w:t>
      </w:r>
      <w:r>
        <w:rPr>
          <w:rFonts w:cs="宋体" w:hint="eastAsia"/>
          <w:sz w:val="24"/>
          <w:szCs w:val="24"/>
        </w:rPr>
        <w:t>课本上</w:t>
      </w:r>
      <w:r w:rsidRPr="004F7C45">
        <w:rPr>
          <w:rFonts w:cs="宋体" w:hint="eastAsia"/>
          <w:sz w:val="24"/>
          <w:szCs w:val="24"/>
        </w:rPr>
        <w:t>上描一个写一个，反馈纠正后改错，写另一个。</w:t>
      </w:r>
    </w:p>
    <w:p w:rsidR="00F01283" w:rsidRPr="002B1FD9" w:rsidRDefault="00F01283" w:rsidP="00DC03B9">
      <w:pPr>
        <w:spacing w:line="440" w:lineRule="exact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 w:rsidRPr="002B1FD9">
        <w:rPr>
          <w:rFonts w:cs="宋体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朗读课文，整体感知</w:t>
      </w:r>
    </w:p>
    <w:p w:rsidR="00F01283" w:rsidRPr="002B1FD9" w:rsidRDefault="00F01283" w:rsidP="0025026E">
      <w:pPr>
        <w:spacing w:line="440" w:lineRule="exact"/>
        <w:rPr>
          <w:rFonts w:cs="宋体"/>
          <w:sz w:val="24"/>
          <w:szCs w:val="24"/>
        </w:rPr>
      </w:pPr>
      <w:r w:rsidRPr="002B1FD9">
        <w:rPr>
          <w:rFonts w:cs="宋体"/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2B1FD9">
        <w:rPr>
          <w:rFonts w:cs="宋体" w:hint="eastAsia"/>
          <w:sz w:val="24"/>
          <w:szCs w:val="24"/>
        </w:rPr>
        <w:t>学习第一、二</w:t>
      </w:r>
      <w:r>
        <w:rPr>
          <w:rFonts w:cs="宋体" w:hint="eastAsia"/>
          <w:sz w:val="24"/>
          <w:szCs w:val="24"/>
        </w:rPr>
        <w:t>、三</w:t>
      </w:r>
      <w:r w:rsidRPr="002B1FD9">
        <w:rPr>
          <w:rFonts w:cs="宋体" w:hint="eastAsia"/>
          <w:sz w:val="24"/>
          <w:szCs w:val="24"/>
        </w:rPr>
        <w:t>自然段。</w:t>
      </w:r>
    </w:p>
    <w:p w:rsidR="00F01283" w:rsidRDefault="00F01283" w:rsidP="00770D69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字写得也不错，同学们</w:t>
      </w:r>
      <w:r w:rsidRPr="002B1FD9">
        <w:rPr>
          <w:rFonts w:cs="宋体" w:hint="eastAsia"/>
          <w:sz w:val="24"/>
          <w:szCs w:val="24"/>
        </w:rPr>
        <w:t>要去野外找春天了，课文中的小朋友现在是怀着什么样的心情呢？（高兴的、急切的、激动的）请你也带着这样的心情读一读第一、二</w:t>
      </w:r>
      <w:r>
        <w:rPr>
          <w:rFonts w:cs="宋体" w:hint="eastAsia"/>
          <w:sz w:val="24"/>
          <w:szCs w:val="24"/>
        </w:rPr>
        <w:t>、三</w:t>
      </w:r>
      <w:r w:rsidRPr="002B1FD9">
        <w:rPr>
          <w:rFonts w:cs="宋体" w:hint="eastAsia"/>
          <w:sz w:val="24"/>
          <w:szCs w:val="24"/>
        </w:rPr>
        <w:t>自然段吧？</w:t>
      </w:r>
    </w:p>
    <w:p w:rsidR="00F01283" w:rsidRDefault="00F01283" w:rsidP="00770D69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/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</w:t>
      </w:r>
      <w:r w:rsidRPr="002B1FD9">
        <w:rPr>
          <w:rFonts w:cs="宋体" w:hint="eastAsia"/>
          <w:sz w:val="24"/>
          <w:szCs w:val="24"/>
        </w:rPr>
        <w:t>自由</w:t>
      </w:r>
      <w:r>
        <w:rPr>
          <w:rFonts w:cs="宋体" w:hint="eastAsia"/>
          <w:sz w:val="24"/>
          <w:szCs w:val="24"/>
        </w:rPr>
        <w:t>练习</w:t>
      </w:r>
      <w:r w:rsidRPr="002B1FD9">
        <w:rPr>
          <w:rFonts w:cs="宋体" w:hint="eastAsia"/>
          <w:sz w:val="24"/>
          <w:szCs w:val="24"/>
        </w:rPr>
        <w:t>读。</w:t>
      </w:r>
    </w:p>
    <w:p w:rsidR="00F01283" w:rsidRDefault="00F01283" w:rsidP="00770D69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/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）指名读第一自然段，关注感叹号，语速适度加快，读出心中的高兴、急切。</w:t>
      </w:r>
    </w:p>
    <w:p w:rsidR="00F01283" w:rsidRDefault="00F01283" w:rsidP="00770D69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/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）看课件，第二自然段用了四个连续的动作，大家感觉孩子们此时的心情怎样？朗读时语速应该怎样？对，适度加快。</w:t>
      </w:r>
    </w:p>
    <w:p w:rsidR="00F01283" w:rsidRDefault="00F01283" w:rsidP="00770D69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/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）这段朗读的语速和语气应该怎样？为什么？放慢、轻柔。</w:t>
      </w:r>
    </w:p>
    <w:p w:rsidR="00F01283" w:rsidRDefault="00F01283" w:rsidP="00EF4D7F">
      <w:pPr>
        <w:spacing w:line="440" w:lineRule="exact"/>
        <w:ind w:firstLineChars="45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指名读第三自然段。</w:t>
      </w:r>
    </w:p>
    <w:p w:rsidR="00F01283" w:rsidRDefault="00F01283" w:rsidP="00EF4D7F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/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）从这段文字的哪些地方能看出春天像个害羞的小姑娘？</w:t>
      </w:r>
    </w:p>
    <w:p w:rsidR="00F01283" w:rsidRDefault="00F01283" w:rsidP="00EF4D7F">
      <w:pPr>
        <w:spacing w:line="440" w:lineRule="exact"/>
        <w:ind w:firstLineChars="450" w:firstLine="31680"/>
        <w:rPr>
          <w:rFonts w:cs="宋体"/>
          <w:sz w:val="24"/>
          <w:szCs w:val="24"/>
        </w:rPr>
      </w:pPr>
      <w:r w:rsidRPr="00196A1B">
        <w:rPr>
          <w:rFonts w:cs="宋体" w:hint="eastAsia"/>
          <w:sz w:val="24"/>
          <w:szCs w:val="24"/>
        </w:rPr>
        <w:t>遮遮掩掩</w:t>
      </w:r>
      <w:r>
        <w:rPr>
          <w:rFonts w:hint="eastAsia"/>
          <w:sz w:val="24"/>
          <w:szCs w:val="24"/>
        </w:rPr>
        <w:t>，</w:t>
      </w:r>
      <w:r w:rsidRPr="00196A1B">
        <w:rPr>
          <w:rFonts w:cs="宋体" w:hint="eastAsia"/>
          <w:sz w:val="24"/>
          <w:szCs w:val="24"/>
        </w:rPr>
        <w:t>躲躲藏藏</w:t>
      </w:r>
    </w:p>
    <w:p w:rsidR="00F01283" w:rsidRDefault="00F01283" w:rsidP="00EF4D7F">
      <w:pPr>
        <w:spacing w:line="440" w:lineRule="exact"/>
        <w:ind w:firstLineChars="45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这就是联系上下文来理解词语。</w:t>
      </w:r>
    </w:p>
    <w:p w:rsidR="00F01283" w:rsidRDefault="00F01283" w:rsidP="00EF4D7F">
      <w:pPr>
        <w:spacing w:line="440" w:lineRule="exact"/>
        <w:ind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/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）连起来朗读</w:t>
      </w:r>
      <w:r>
        <w:rPr>
          <w:rFonts w:cs="宋体"/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自然段，读出急切的心情，注意语速、语气的变化。</w:t>
      </w:r>
    </w:p>
    <w:p w:rsidR="00F01283" w:rsidRDefault="00F01283" w:rsidP="00EF4D7F">
      <w:pPr>
        <w:spacing w:line="440" w:lineRule="exact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、学写“冲、寻”</w:t>
      </w:r>
    </w:p>
    <w:p w:rsidR="00F01283" w:rsidRDefault="00F01283" w:rsidP="00760A97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“冲”左窄右宽，两点水的提过横中线。中字短竖在竖中线左侧，横画压横中线，悬针竖直且长，用力由重到轻出尖。</w:t>
      </w:r>
    </w:p>
    <w:p w:rsidR="00F01283" w:rsidRDefault="00F01283" w:rsidP="00760A97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 w:rsidRPr="00514878">
        <w:rPr>
          <w:rFonts w:cs="宋体" w:hint="eastAsia"/>
          <w:sz w:val="24"/>
          <w:szCs w:val="24"/>
        </w:rPr>
        <w:t>“寻”上扁下长；“寸”的横到横中线收笔，点与竖勾的勾角度相同。</w:t>
      </w:r>
    </w:p>
    <w:p w:rsidR="00F01283" w:rsidRDefault="00F01283" w:rsidP="002B1FD9">
      <w:pPr>
        <w:spacing w:line="440" w:lineRule="exact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、孩子们找到的春天是什么样的？默读</w:t>
      </w:r>
      <w:r>
        <w:rPr>
          <w:rFonts w:cs="宋体"/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自然段。用笔划出找到的春天。</w:t>
      </w:r>
    </w:p>
    <w:p w:rsidR="00F01283" w:rsidRPr="002B1FD9" w:rsidRDefault="00F01283" w:rsidP="002B1FD9">
      <w:pPr>
        <w:spacing w:line="440" w:lineRule="exact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、交流提取的信息，指导提取信息要完整。</w:t>
      </w:r>
    </w:p>
    <w:p w:rsidR="00F01283" w:rsidRPr="002B1FD9" w:rsidRDefault="00F01283" w:rsidP="002B1FD9">
      <w:pPr>
        <w:spacing w:line="440" w:lineRule="exact"/>
        <w:rPr>
          <w:rFonts w:cs="宋体"/>
          <w:sz w:val="24"/>
          <w:szCs w:val="24"/>
        </w:rPr>
      </w:pPr>
      <w:r w:rsidRPr="002B1FD9">
        <w:rPr>
          <w:rFonts w:cs="宋体" w:hint="eastAsia"/>
          <w:sz w:val="24"/>
          <w:szCs w:val="24"/>
        </w:rPr>
        <w:t xml:space="preserve">　　小草从地下探出头来，那是春天的眉毛吧？</w:t>
      </w:r>
    </w:p>
    <w:p w:rsidR="00F01283" w:rsidRPr="002B1FD9" w:rsidRDefault="00F01283" w:rsidP="002B1FD9">
      <w:pPr>
        <w:spacing w:line="440" w:lineRule="exact"/>
        <w:rPr>
          <w:rFonts w:cs="宋体"/>
          <w:sz w:val="24"/>
          <w:szCs w:val="24"/>
        </w:rPr>
      </w:pPr>
      <w:r w:rsidRPr="002B1FD9">
        <w:rPr>
          <w:rFonts w:cs="宋体" w:hint="eastAsia"/>
          <w:sz w:val="24"/>
          <w:szCs w:val="24"/>
        </w:rPr>
        <w:t xml:space="preserve">　　早开的野花一朵两朵，那是春天的眼睛吧？</w:t>
      </w:r>
    </w:p>
    <w:p w:rsidR="00F01283" w:rsidRPr="002B1FD9" w:rsidRDefault="00F01283" w:rsidP="002B1FD9">
      <w:pPr>
        <w:spacing w:line="440" w:lineRule="exact"/>
        <w:rPr>
          <w:rFonts w:cs="宋体"/>
          <w:sz w:val="24"/>
          <w:szCs w:val="24"/>
        </w:rPr>
      </w:pPr>
      <w:r w:rsidRPr="002B1FD9">
        <w:rPr>
          <w:rFonts w:cs="宋体" w:hint="eastAsia"/>
          <w:sz w:val="24"/>
          <w:szCs w:val="24"/>
        </w:rPr>
        <w:t xml:space="preserve">　　树林吐出点点嫩芽，那是春天的音符吧？</w:t>
      </w:r>
    </w:p>
    <w:p w:rsidR="00F01283" w:rsidRDefault="00F01283" w:rsidP="00EF4D7F">
      <w:pPr>
        <w:spacing w:line="440" w:lineRule="exact"/>
        <w:ind w:firstLine="480"/>
        <w:rPr>
          <w:rFonts w:cs="宋体"/>
          <w:sz w:val="24"/>
          <w:szCs w:val="24"/>
        </w:rPr>
      </w:pPr>
      <w:r w:rsidRPr="002B1FD9">
        <w:rPr>
          <w:rFonts w:cs="宋体" w:hint="eastAsia"/>
          <w:sz w:val="24"/>
          <w:szCs w:val="24"/>
        </w:rPr>
        <w:t>解冻的小溪丁丁咚咚，那是春天的琴声吧？</w:t>
      </w:r>
    </w:p>
    <w:p w:rsidR="00F01283" w:rsidRPr="00EF4D7F" w:rsidRDefault="00F01283" w:rsidP="00EF4D7F">
      <w:pPr>
        <w:spacing w:line="440" w:lineRule="exact"/>
        <w:ind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她在柳枝上荡秋千，在风筝尾巴上摇哇摇；她在喜鹊、杜鹃嘴里叫，在桃花、兴华枝头笑……</w:t>
      </w:r>
    </w:p>
    <w:p w:rsidR="00F01283" w:rsidRDefault="00F01283" w:rsidP="00760A97">
      <w:pPr>
        <w:spacing w:line="4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五、总结升华，布置作业</w:t>
      </w:r>
    </w:p>
    <w:p w:rsidR="00F01283" w:rsidRDefault="00F01283" w:rsidP="00066213">
      <w:pPr>
        <w:spacing w:line="440" w:lineRule="exact"/>
        <w:ind w:firstLineChars="200" w:firstLine="31680"/>
        <w:rPr>
          <w:sz w:val="24"/>
          <w:szCs w:val="24"/>
        </w:rPr>
      </w:pPr>
      <w:r>
        <w:rPr>
          <w:rFonts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今天，同学们听课认真，老师给大家带来了一首好听的歌曲《春天在哪里》。</w:t>
      </w:r>
      <w:r w:rsidRPr="0030219C">
        <w:rPr>
          <w:sz w:val="24"/>
          <w:szCs w:val="24"/>
        </w:rPr>
        <w:t xml:space="preserve"> </w:t>
      </w:r>
    </w:p>
    <w:p w:rsidR="00F01283" w:rsidRDefault="00F01283" w:rsidP="00066213">
      <w:pPr>
        <w:spacing w:line="440" w:lineRule="exact"/>
        <w:ind w:firstLineChars="200" w:firstLine="3168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作业。</w:t>
      </w:r>
    </w:p>
    <w:p w:rsidR="00F01283" w:rsidRDefault="00F01283" w:rsidP="00066213">
      <w:pPr>
        <w:spacing w:line="440" w:lineRule="exact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）放声朗读课文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遍。</w:t>
      </w:r>
    </w:p>
    <w:p w:rsidR="00F01283" w:rsidRPr="0030219C" w:rsidRDefault="00F01283" w:rsidP="00066213">
      <w:pPr>
        <w:spacing w:line="440" w:lineRule="exact"/>
        <w:ind w:firstLineChars="20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）寻找身边的春天，并记录下来。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板书设计：</w:t>
      </w:r>
    </w:p>
    <w:p w:rsidR="00F01283" w:rsidRDefault="00F01283" w:rsidP="00066213">
      <w:pPr>
        <w:spacing w:line="440" w:lineRule="exact"/>
        <w:ind w:firstLineChars="105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找春天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>
        <w:rPr>
          <w:rFonts w:cs="宋体" w:hint="eastAsia"/>
          <w:sz w:val="24"/>
          <w:szCs w:val="24"/>
        </w:rPr>
        <w:t>小草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眉毛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>
        <w:rPr>
          <w:rFonts w:cs="宋体" w:hint="eastAsia"/>
          <w:sz w:val="24"/>
          <w:szCs w:val="24"/>
        </w:rPr>
        <w:t>野花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眼睛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>
        <w:rPr>
          <w:rFonts w:cs="宋体" w:hint="eastAsia"/>
          <w:sz w:val="24"/>
          <w:szCs w:val="24"/>
        </w:rPr>
        <w:t>嫩芽</w:t>
      </w:r>
      <w:r>
        <w:rPr>
          <w:sz w:val="24"/>
          <w:szCs w:val="24"/>
        </w:rPr>
        <w:t xml:space="preserve">    </w:t>
      </w:r>
      <w:r>
        <w:rPr>
          <w:rFonts w:cs="宋体" w:hint="eastAsia"/>
          <w:sz w:val="24"/>
          <w:szCs w:val="24"/>
        </w:rPr>
        <w:t>音符</w:t>
      </w:r>
    </w:p>
    <w:p w:rsidR="00F01283" w:rsidRDefault="00F01283" w:rsidP="00DC03B9">
      <w:pPr>
        <w:spacing w:line="440" w:lineRule="exact"/>
        <w:rPr>
          <w:rFonts w:cs="宋体"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>
        <w:rPr>
          <w:rFonts w:cs="宋体" w:hint="eastAsia"/>
          <w:sz w:val="24"/>
          <w:szCs w:val="24"/>
        </w:rPr>
        <w:t>溪水声</w:t>
      </w: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琴声</w:t>
      </w:r>
    </w:p>
    <w:p w:rsidR="00F01283" w:rsidRDefault="00F01283" w:rsidP="00760A97">
      <w:pPr>
        <w:spacing w:line="440" w:lineRule="exact"/>
        <w:ind w:firstLineChars="900" w:firstLine="31680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荡、摇、叫、笑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</w:p>
    <w:p w:rsidR="00F01283" w:rsidRDefault="00F01283" w:rsidP="00066213">
      <w:pPr>
        <w:spacing w:line="440" w:lineRule="exact"/>
        <w:ind w:firstLineChars="17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第二课时</w:t>
      </w:r>
    </w:p>
    <w:p w:rsidR="00F01283" w:rsidRDefault="00F01283" w:rsidP="007460D8">
      <w:pPr>
        <w:spacing w:line="440" w:lineRule="exact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第二课时教学目标：</w:t>
      </w:r>
    </w:p>
    <w:p w:rsidR="00F01283" w:rsidRPr="00BE736F" w:rsidRDefault="00F01283" w:rsidP="007460D8">
      <w:pPr>
        <w:spacing w:line="440" w:lineRule="exact"/>
        <w:rPr>
          <w:rFonts w:cs="Times New Roman"/>
          <w:sz w:val="24"/>
          <w:szCs w:val="24"/>
        </w:rPr>
      </w:pPr>
      <w:r w:rsidRPr="00BE736F">
        <w:rPr>
          <w:sz w:val="24"/>
          <w:szCs w:val="24"/>
        </w:rPr>
        <w:t>1</w:t>
      </w:r>
      <w:r w:rsidRPr="00BE736F">
        <w:rPr>
          <w:rFonts w:cs="宋体" w:hint="eastAsia"/>
          <w:sz w:val="24"/>
          <w:szCs w:val="24"/>
        </w:rPr>
        <w:t>、</w:t>
      </w:r>
      <w:r>
        <w:rPr>
          <w:rFonts w:cs="宋体" w:hint="eastAsia"/>
          <w:sz w:val="24"/>
          <w:szCs w:val="24"/>
        </w:rPr>
        <w:t>复习</w:t>
      </w:r>
      <w:r w:rsidRPr="00BE736F">
        <w:rPr>
          <w:sz w:val="24"/>
          <w:szCs w:val="24"/>
        </w:rPr>
        <w:t xml:space="preserve"> 14</w:t>
      </w:r>
      <w:r w:rsidRPr="00BE736F">
        <w:rPr>
          <w:rFonts w:cs="宋体" w:hint="eastAsia"/>
          <w:sz w:val="24"/>
          <w:szCs w:val="24"/>
        </w:rPr>
        <w:t>个生字，会写</w:t>
      </w:r>
      <w:r>
        <w:rPr>
          <w:sz w:val="24"/>
          <w:szCs w:val="24"/>
        </w:rPr>
        <w:t>7</w:t>
      </w:r>
      <w:r w:rsidRPr="00BE736F">
        <w:rPr>
          <w:rFonts w:cs="宋体" w:hint="eastAsia"/>
          <w:sz w:val="24"/>
          <w:szCs w:val="24"/>
        </w:rPr>
        <w:t>个字</w:t>
      </w:r>
      <w:r>
        <w:rPr>
          <w:rFonts w:cs="宋体" w:hint="eastAsia"/>
          <w:sz w:val="24"/>
          <w:szCs w:val="24"/>
        </w:rPr>
        <w:t>，注意部件和笔画在田字格的位置，能做到执笔姿势和写字姿势正确</w:t>
      </w:r>
      <w:r w:rsidRPr="00BE736F">
        <w:rPr>
          <w:rFonts w:cs="宋体" w:hint="eastAsia"/>
          <w:sz w:val="24"/>
          <w:szCs w:val="24"/>
        </w:rPr>
        <w:t>。</w:t>
      </w:r>
    </w:p>
    <w:p w:rsidR="00F01283" w:rsidRPr="00BE736F" w:rsidRDefault="00F01283" w:rsidP="007460D8">
      <w:pPr>
        <w:spacing w:line="440" w:lineRule="exact"/>
        <w:rPr>
          <w:sz w:val="24"/>
          <w:szCs w:val="24"/>
        </w:rPr>
      </w:pPr>
      <w:r w:rsidRPr="00BE736F">
        <w:rPr>
          <w:sz w:val="24"/>
          <w:szCs w:val="24"/>
        </w:rPr>
        <w:t>2</w:t>
      </w:r>
      <w:r w:rsidRPr="00BE736F">
        <w:rPr>
          <w:rFonts w:cs="宋体" w:hint="eastAsia"/>
          <w:sz w:val="24"/>
          <w:szCs w:val="24"/>
        </w:rPr>
        <w:t>、正确、流利、有感情地朗读课文</w:t>
      </w:r>
      <w:r>
        <w:rPr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自然段</w:t>
      </w:r>
      <w:r w:rsidRPr="00BE736F">
        <w:rPr>
          <w:rFonts w:cs="宋体" w:hint="eastAsia"/>
          <w:sz w:val="24"/>
          <w:szCs w:val="24"/>
        </w:rPr>
        <w:t>，</w:t>
      </w:r>
      <w:r>
        <w:rPr>
          <w:rFonts w:cs="宋体" w:hint="eastAsia"/>
          <w:sz w:val="24"/>
          <w:szCs w:val="24"/>
        </w:rPr>
        <w:t>仿写第八自然段</w:t>
      </w:r>
      <w:r w:rsidRPr="00BE736F">
        <w:rPr>
          <w:rFonts w:cs="宋体" w:hint="eastAsia"/>
          <w:sz w:val="24"/>
          <w:szCs w:val="24"/>
        </w:rPr>
        <w:t>。</w:t>
      </w:r>
      <w:r w:rsidRPr="00BE736F">
        <w:rPr>
          <w:sz w:val="24"/>
          <w:szCs w:val="24"/>
        </w:rPr>
        <w:t xml:space="preserve"> </w:t>
      </w:r>
    </w:p>
    <w:p w:rsidR="00F01283" w:rsidRPr="005F35B0" w:rsidRDefault="00F01283" w:rsidP="007460D8">
      <w:pPr>
        <w:spacing w:line="440" w:lineRule="exact"/>
        <w:rPr>
          <w:rFonts w:cs="Times New Roman"/>
          <w:b/>
          <w:bCs/>
          <w:sz w:val="24"/>
          <w:szCs w:val="24"/>
        </w:rPr>
      </w:pPr>
      <w:r w:rsidRPr="00BE736F">
        <w:rPr>
          <w:sz w:val="24"/>
          <w:szCs w:val="24"/>
        </w:rPr>
        <w:t>3</w:t>
      </w:r>
      <w:r w:rsidRPr="00BE736F">
        <w:rPr>
          <w:rFonts w:cs="宋体" w:hint="eastAsia"/>
          <w:sz w:val="24"/>
          <w:szCs w:val="24"/>
        </w:rPr>
        <w:t>、结合课文的学习，引导学生热爱春天，愿意去观察、发现。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教学过程</w:t>
      </w:r>
    </w:p>
    <w:p w:rsidR="00F01283" w:rsidRPr="008B494B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一、</w:t>
      </w:r>
      <w:r w:rsidRPr="008B494B">
        <w:rPr>
          <w:rFonts w:cs="宋体" w:hint="eastAsia"/>
          <w:sz w:val="24"/>
          <w:szCs w:val="24"/>
        </w:rPr>
        <w:t>复习检查</w:t>
      </w:r>
      <w:r>
        <w:rPr>
          <w:rFonts w:cs="宋体" w:hint="eastAsia"/>
          <w:sz w:val="24"/>
          <w:szCs w:val="24"/>
        </w:rPr>
        <w:t>，学写生字。</w:t>
      </w:r>
    </w:p>
    <w:p w:rsidR="00F01283" w:rsidRDefault="00F01283" w:rsidP="00760A97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 w:rsidRPr="008B494B">
        <w:rPr>
          <w:rFonts w:cs="宋体" w:hint="eastAsia"/>
          <w:sz w:val="24"/>
          <w:szCs w:val="24"/>
        </w:rPr>
        <w:t>上节课我们学习了一篇关于春天的课文《找春天》</w:t>
      </w:r>
      <w:r>
        <w:rPr>
          <w:rFonts w:cs="宋体" w:hint="eastAsia"/>
          <w:sz w:val="24"/>
          <w:szCs w:val="24"/>
        </w:rPr>
        <w:t>。</w:t>
      </w:r>
    </w:p>
    <w:p w:rsidR="00F01283" w:rsidRDefault="00F01283" w:rsidP="00760A97">
      <w:pPr>
        <w:spacing w:line="440" w:lineRule="exact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、齐读课文。</w:t>
      </w:r>
    </w:p>
    <w:p w:rsidR="00F01283" w:rsidRDefault="00F01283" w:rsidP="00760A97">
      <w:pPr>
        <w:spacing w:line="440" w:lineRule="exact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、上</w:t>
      </w:r>
      <w:r w:rsidRPr="008B494B">
        <w:rPr>
          <w:rFonts w:cs="宋体" w:hint="eastAsia"/>
          <w:sz w:val="24"/>
          <w:szCs w:val="24"/>
        </w:rPr>
        <w:t>节课</w:t>
      </w:r>
      <w:r>
        <w:rPr>
          <w:rFonts w:cs="宋体" w:hint="eastAsia"/>
          <w:sz w:val="24"/>
          <w:szCs w:val="24"/>
        </w:rPr>
        <w:t>我们还</w:t>
      </w:r>
      <w:r w:rsidRPr="008B494B">
        <w:rPr>
          <w:rFonts w:cs="宋体" w:hint="eastAsia"/>
          <w:sz w:val="24"/>
          <w:szCs w:val="24"/>
        </w:rPr>
        <w:t>和许多生字词语交上朋友。</w:t>
      </w:r>
      <w:r>
        <w:rPr>
          <w:rFonts w:cs="宋体" w:hint="eastAsia"/>
          <w:sz w:val="24"/>
          <w:szCs w:val="24"/>
        </w:rPr>
        <w:t>我</w:t>
      </w:r>
      <w:r w:rsidRPr="008B494B">
        <w:rPr>
          <w:rFonts w:cs="宋体" w:hint="eastAsia"/>
          <w:sz w:val="24"/>
          <w:szCs w:val="24"/>
        </w:rPr>
        <w:t>来考考大家。</w:t>
      </w:r>
    </w:p>
    <w:p w:rsidR="00F01283" w:rsidRPr="008B494B" w:rsidRDefault="00F01283" w:rsidP="00760A97">
      <w:pPr>
        <w:spacing w:line="4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出示词语卡片：脱衣、脱帽、棉袄、皮袄、寻找、害羞、羞红脸、遮掩、遮盖、掩护、探头、探路、打探、嫩芽、嫩绿、嫩叶、符号、音符、符合、解冻、解放、解说、触角、触动、接触、触摸、杜鹃</w:t>
      </w:r>
    </w:p>
    <w:p w:rsidR="00F01283" w:rsidRDefault="00F01283" w:rsidP="00DC03B9">
      <w:pPr>
        <w:spacing w:line="440" w:lineRule="exact"/>
        <w:rPr>
          <w:rFonts w:cs="宋体"/>
          <w:sz w:val="24"/>
          <w:szCs w:val="24"/>
        </w:rPr>
      </w:pPr>
      <w:r w:rsidRPr="008B494B">
        <w:rPr>
          <w:rFonts w:cs="宋体" w:hint="eastAsia"/>
          <w:sz w:val="24"/>
          <w:szCs w:val="24"/>
        </w:rPr>
        <w:t>（开小火车读、男女读、卡片读）</w:t>
      </w:r>
    </w:p>
    <w:p w:rsidR="00F01283" w:rsidRDefault="00F01283" w:rsidP="00DC03B9">
      <w:pPr>
        <w:spacing w:line="440" w:lineRule="exact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、学写生字“柳桃吐”。</w:t>
      </w:r>
    </w:p>
    <w:p w:rsidR="00F01283" w:rsidRDefault="00F01283" w:rsidP="0084749D">
      <w:pPr>
        <w:spacing w:line="44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/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）自主观察、自学</w:t>
      </w:r>
      <w:r w:rsidRPr="00EF0561">
        <w:rPr>
          <w:rFonts w:cs="宋体" w:hint="eastAsia"/>
          <w:sz w:val="24"/>
          <w:szCs w:val="24"/>
        </w:rPr>
        <w:t>“吐”</w:t>
      </w:r>
      <w:r>
        <w:rPr>
          <w:rFonts w:cs="宋体" w:hint="eastAsia"/>
          <w:sz w:val="24"/>
          <w:szCs w:val="24"/>
        </w:rPr>
        <w:t>。</w:t>
      </w:r>
      <w:r w:rsidRPr="00EF0561">
        <w:rPr>
          <w:rFonts w:cs="宋体" w:hint="eastAsia"/>
          <w:sz w:val="24"/>
          <w:szCs w:val="24"/>
        </w:rPr>
        <w:t>字口字旁要小，偏上；“土”的短横在横中线与竖中线交叉处，口字旁横折的中部位置起笔，长横在口字旁下部起笔。</w:t>
      </w:r>
    </w:p>
    <w:p w:rsidR="00F01283" w:rsidRDefault="00F01283" w:rsidP="0084749D">
      <w:pPr>
        <w:spacing w:line="44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（</w:t>
      </w:r>
      <w:r>
        <w:rPr>
          <w:rFonts w:cs="宋体"/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）扎实指导“柳”、“桃”。这两个字都是木字旁，木字旁是个大高个，竖要写长，写直，注意要写得左窄右宽，笔顺一定不要写错，</w:t>
      </w:r>
      <w:r w:rsidRPr="00514878">
        <w:rPr>
          <w:rFonts w:cs="宋体" w:hint="eastAsia"/>
          <w:sz w:val="24"/>
          <w:szCs w:val="24"/>
        </w:rPr>
        <w:t>柳”字左右下方齐平，木字旁上方方稍突出一点；“卯”的撇舒展，靠近木字旁的竖收笔。</w:t>
      </w:r>
      <w:r w:rsidRPr="008B4DDF">
        <w:rPr>
          <w:rFonts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i1025" type="#_x0000_t75" style="width:303pt;height:18.75pt;visibility:visible">
            <v:imagedata r:id="rId4" o:title=""/>
          </v:shape>
        </w:pict>
      </w:r>
      <w:r w:rsidRPr="00514878">
        <w:rPr>
          <w:sz w:val="24"/>
          <w:szCs w:val="24"/>
        </w:rPr>
        <w:t xml:space="preserve"> </w:t>
      </w:r>
      <w:r w:rsidRPr="00514878">
        <w:rPr>
          <w:rFonts w:cs="宋体" w:hint="eastAsia"/>
          <w:sz w:val="24"/>
          <w:szCs w:val="24"/>
        </w:rPr>
        <w:t>“桃”字左右下方齐平，木字旁上方方稍突出一点；“兆”的提在木字旁点的下方起笔撇要舒展，靠近木字旁的竖收笔。</w:t>
      </w:r>
      <w:r w:rsidRPr="008B4DDF">
        <w:rPr>
          <w:rFonts w:cs="Times New Roman"/>
          <w:noProof/>
          <w:sz w:val="24"/>
          <w:szCs w:val="24"/>
        </w:rPr>
        <w:pict>
          <v:shape id="图片 7" o:spid="_x0000_i1026" type="#_x0000_t75" style="width:332.25pt;height:18.75pt;visibility:visible">
            <v:imagedata r:id="rId5" o:title=""/>
          </v:shape>
        </w:pict>
      </w:r>
    </w:p>
    <w:p w:rsidR="00F01283" w:rsidRPr="0084749D" w:rsidRDefault="00F01283" w:rsidP="0084749D">
      <w:pPr>
        <w:spacing w:line="440" w:lineRule="exact"/>
        <w:ind w:firstLineChars="2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组词。学生描一写一。注意书写姿势。</w:t>
      </w:r>
    </w:p>
    <w:p w:rsidR="00F01283" w:rsidRDefault="00F01283" w:rsidP="00DC03B9">
      <w:pPr>
        <w:spacing w:line="440" w:lineRule="exact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二、学习朗读，感受重音</w:t>
      </w:r>
    </w:p>
    <w:p w:rsidR="00F01283" w:rsidRDefault="00F01283" w:rsidP="00CA4C28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还记得上节课上节课，孩子们找到的春天吗？</w:t>
      </w:r>
    </w:p>
    <w:p w:rsidR="00F01283" w:rsidRDefault="00F01283" w:rsidP="00CA4C28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（一）</w:t>
      </w:r>
      <w:r>
        <w:rPr>
          <w:rFonts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指名读课文第</w:t>
      </w:r>
      <w:r>
        <w:rPr>
          <w:rFonts w:cs="宋体"/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自然段。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课件出示：第</w:t>
      </w:r>
      <w:r>
        <w:rPr>
          <w:rFonts w:cs="宋体"/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5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、</w:t>
      </w:r>
      <w:r>
        <w:rPr>
          <w:rFonts w:cs="宋体"/>
          <w:sz w:val="24"/>
          <w:szCs w:val="24"/>
        </w:rPr>
        <w:t>7</w:t>
      </w:r>
      <w:r>
        <w:rPr>
          <w:rFonts w:cs="宋体" w:hint="eastAsia"/>
          <w:sz w:val="24"/>
          <w:szCs w:val="24"/>
        </w:rPr>
        <w:t>自然段。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你发现这</w:t>
      </w:r>
      <w:r>
        <w:rPr>
          <w:rFonts w:cs="宋体"/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个自然段有什么共同点？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句子的前面部分是孩子们找到的春天，后面部分是进行的想象。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把什么想象成什么？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孩子们找到春天的踪迹，他们一定非常惊喜，想想读这四句话，哪些词重读一点，能表现出孩子们的惊喜？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指名读、齐读，师生合作读。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（二）除了这四处春天，孩子们还通过哪些方法找到了怎样的春天？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学生回答问题。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你看孩子们找春天的途径真不少，有看到的、听到的、闻到的、触到的。（板书：看、听、闻、触）眼睛、耳朵、鼻子、手，这都是我们的感觉器官，我们可以用这些方法来寻找春天、观察事物。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指导朗读第</w:t>
      </w:r>
      <w:r>
        <w:rPr>
          <w:rFonts w:cs="宋体"/>
          <w:sz w:val="24"/>
          <w:szCs w:val="24"/>
        </w:rPr>
        <w:t>8</w:t>
      </w:r>
      <w:r>
        <w:rPr>
          <w:rFonts w:cs="宋体" w:hint="eastAsia"/>
          <w:sz w:val="24"/>
          <w:szCs w:val="24"/>
        </w:rPr>
        <w:t>自然段，读好句子重音和感情。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3.</w:t>
      </w:r>
      <w:r>
        <w:rPr>
          <w:rFonts w:cs="宋体" w:hint="eastAsia"/>
          <w:sz w:val="24"/>
          <w:szCs w:val="24"/>
        </w:rPr>
        <w:t>多种形式朗读。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（三）昨天大家也找春天了，你找到的春天是什么样子的？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1.</w:t>
      </w:r>
      <w:r>
        <w:rPr>
          <w:rFonts w:cs="宋体" w:hint="eastAsia"/>
          <w:sz w:val="24"/>
          <w:szCs w:val="24"/>
        </w:rPr>
        <w:t>学生交流。</w:t>
      </w:r>
    </w:p>
    <w:p w:rsidR="00F01283" w:rsidRDefault="00F01283" w:rsidP="0084749D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你能仿照课文的句式来说吗？选择自己喜欢的方式来说。</w:t>
      </w:r>
    </w:p>
    <w:p w:rsidR="00F01283" w:rsidRPr="00700421" w:rsidRDefault="00F01283" w:rsidP="00700421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例句一：</w:t>
      </w:r>
      <w:r w:rsidRPr="00700421">
        <w:rPr>
          <w:rFonts w:cs="宋体" w:hint="eastAsia"/>
          <w:sz w:val="24"/>
          <w:szCs w:val="24"/>
        </w:rPr>
        <w:t>小草从地下探出头来，那是春天的眉毛吧？</w:t>
      </w:r>
    </w:p>
    <w:p w:rsidR="00F01283" w:rsidRDefault="00F01283" w:rsidP="00700421">
      <w:pPr>
        <w:spacing w:line="440" w:lineRule="exact"/>
        <w:ind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例句二：她在柳枝上荡秋千，在风筝尾巴上摇哇摇；</w:t>
      </w:r>
    </w:p>
    <w:p w:rsidR="00F01283" w:rsidRPr="00EF4D7F" w:rsidRDefault="00F01283" w:rsidP="00700421">
      <w:pPr>
        <w:spacing w:line="440" w:lineRule="exact"/>
        <w:ind w:firstLineChars="600" w:firstLine="316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她在喜鹊、杜鹃嘴里叫，在桃花、兴华枝头笑……</w:t>
      </w:r>
    </w:p>
    <w:p w:rsidR="00F01283" w:rsidRPr="00700421" w:rsidRDefault="00F01283" w:rsidP="00760A97">
      <w:pPr>
        <w:spacing w:line="440" w:lineRule="exact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三、指导书写“寻、杏”，重点讲解“荡”这个字。</w:t>
      </w:r>
    </w:p>
    <w:p w:rsidR="00F01283" w:rsidRDefault="00F01283" w:rsidP="00760A97">
      <w:pPr>
        <w:spacing w:line="440" w:lineRule="exact"/>
        <w:ind w:firstLineChars="200" w:firstLine="31680"/>
        <w:rPr>
          <w:rFonts w:cs="宋体"/>
          <w:sz w:val="24"/>
          <w:szCs w:val="24"/>
        </w:rPr>
      </w:pPr>
      <w:r>
        <w:rPr>
          <w:rFonts w:cs="宋体"/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“杏”、“荡”都是上下结构，</w:t>
      </w:r>
      <w:r w:rsidRPr="00514878">
        <w:rPr>
          <w:rFonts w:cs="宋体"/>
          <w:sz w:val="24"/>
          <w:szCs w:val="24"/>
        </w:rPr>
        <w:t xml:space="preserve"> </w:t>
      </w:r>
      <w:r w:rsidRPr="00514878">
        <w:rPr>
          <w:rFonts w:cs="宋体" w:hint="eastAsia"/>
          <w:sz w:val="24"/>
          <w:szCs w:val="24"/>
        </w:rPr>
        <w:t>“杏”字“木”的竖压竖中线，过横中线收笔；撇与捺要舒展，盖住“口”；“口”小，横折与“木”的撇捺齐平。“荡”字“汤”比草字头的横左右都稍宽，三点水第一点在横中线收笔，第二点在横中线起笔。</w:t>
      </w:r>
      <w:r>
        <w:rPr>
          <w:rFonts w:cs="宋体" w:hint="eastAsia"/>
          <w:sz w:val="24"/>
          <w:szCs w:val="24"/>
        </w:rPr>
        <w:t>注意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“荡”的横折折折钩的写法。给生字组词。学生描一写二。注意书写姿势。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四、布置作业，拓展延伸</w:t>
      </w:r>
    </w:p>
    <w:p w:rsidR="00F01283" w:rsidRDefault="00F01283" w:rsidP="00DC03B9">
      <w:pPr>
        <w:spacing w:line="440" w:lineRule="exact"/>
        <w:rPr>
          <w:rFonts w:cs="宋体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．有感情地朗读课文给家长听。</w:t>
      </w:r>
    </w:p>
    <w:p w:rsidR="00F01283" w:rsidRPr="00004CEA" w:rsidRDefault="00F01283" w:rsidP="00004CEA">
      <w:pPr>
        <w:spacing w:line="440" w:lineRule="exact"/>
        <w:rPr>
          <w:rFonts w:cs="Times New Roman"/>
          <w:sz w:val="24"/>
          <w:szCs w:val="24"/>
        </w:rPr>
      </w:pPr>
      <w:r>
        <w:rPr>
          <w:rFonts w:cs="宋体"/>
          <w:sz w:val="24"/>
          <w:szCs w:val="24"/>
        </w:rPr>
        <w:t>2.</w:t>
      </w:r>
      <w:r>
        <w:rPr>
          <w:rFonts w:cs="宋体" w:hint="eastAsia"/>
          <w:sz w:val="24"/>
          <w:szCs w:val="24"/>
        </w:rPr>
        <w:t>你也可以把你寻找的春天写下。</w:t>
      </w:r>
      <w:r w:rsidRPr="00004CEA">
        <w:rPr>
          <w:b/>
          <w:bCs/>
          <w:sz w:val="24"/>
          <w:szCs w:val="24"/>
        </w:rPr>
        <w:t xml:space="preserve"> </w:t>
      </w:r>
    </w:p>
    <w:p w:rsidR="00F01283" w:rsidRDefault="00F01283" w:rsidP="00DC03B9">
      <w:pPr>
        <w:spacing w:line="440" w:lineRule="exact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板书设计：</w:t>
      </w:r>
    </w:p>
    <w:p w:rsidR="00F01283" w:rsidRDefault="00F01283" w:rsidP="00066213">
      <w:pPr>
        <w:spacing w:line="440" w:lineRule="exact"/>
        <w:ind w:firstLineChars="150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找春天</w:t>
      </w:r>
    </w:p>
    <w:p w:rsidR="00F01283" w:rsidRPr="002B1EE4" w:rsidRDefault="00F01283" w:rsidP="00C4718C">
      <w:pPr>
        <w:spacing w:line="440" w:lineRule="exact"/>
        <w:ind w:firstLineChars="1250" w:firstLine="3168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看</w:t>
      </w: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听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闻</w:t>
      </w:r>
      <w:r>
        <w:rPr>
          <w:sz w:val="24"/>
          <w:szCs w:val="24"/>
        </w:rPr>
        <w:t xml:space="preserve">  </w:t>
      </w:r>
      <w:r>
        <w:rPr>
          <w:rFonts w:cs="宋体" w:hint="eastAsia"/>
          <w:sz w:val="24"/>
          <w:szCs w:val="24"/>
        </w:rPr>
        <w:t>触</w:t>
      </w:r>
      <w:r>
        <w:rPr>
          <w:sz w:val="24"/>
          <w:szCs w:val="24"/>
        </w:rPr>
        <w:t xml:space="preserve"> </w:t>
      </w:r>
    </w:p>
    <w:sectPr w:rsidR="00F01283" w:rsidRPr="002B1EE4" w:rsidSect="00EF4D7F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E16"/>
    <w:rsid w:val="00004CEA"/>
    <w:rsid w:val="0002148F"/>
    <w:rsid w:val="00032DD3"/>
    <w:rsid w:val="00066213"/>
    <w:rsid w:val="00084197"/>
    <w:rsid w:val="000A1B38"/>
    <w:rsid w:val="000A637C"/>
    <w:rsid w:val="000D59A5"/>
    <w:rsid w:val="000D7859"/>
    <w:rsid w:val="00164C66"/>
    <w:rsid w:val="00196A1B"/>
    <w:rsid w:val="001A6293"/>
    <w:rsid w:val="001C7682"/>
    <w:rsid w:val="00203D6E"/>
    <w:rsid w:val="00212629"/>
    <w:rsid w:val="0025026E"/>
    <w:rsid w:val="00263B0A"/>
    <w:rsid w:val="002B1EE4"/>
    <w:rsid w:val="002B1FD9"/>
    <w:rsid w:val="002C7557"/>
    <w:rsid w:val="002F64A7"/>
    <w:rsid w:val="0030219C"/>
    <w:rsid w:val="00313439"/>
    <w:rsid w:val="00342B76"/>
    <w:rsid w:val="003F682F"/>
    <w:rsid w:val="00406255"/>
    <w:rsid w:val="004419F8"/>
    <w:rsid w:val="00473978"/>
    <w:rsid w:val="004920F8"/>
    <w:rsid w:val="004C52EE"/>
    <w:rsid w:val="004C67E5"/>
    <w:rsid w:val="004E64C1"/>
    <w:rsid w:val="004F7C45"/>
    <w:rsid w:val="0050094A"/>
    <w:rsid w:val="0051159F"/>
    <w:rsid w:val="00514878"/>
    <w:rsid w:val="00517FB1"/>
    <w:rsid w:val="005347D4"/>
    <w:rsid w:val="005A4439"/>
    <w:rsid w:val="005F35B0"/>
    <w:rsid w:val="0060647F"/>
    <w:rsid w:val="006075D5"/>
    <w:rsid w:val="0064456D"/>
    <w:rsid w:val="00656351"/>
    <w:rsid w:val="0066690C"/>
    <w:rsid w:val="0067176C"/>
    <w:rsid w:val="00674E7E"/>
    <w:rsid w:val="00676BE8"/>
    <w:rsid w:val="00676D9E"/>
    <w:rsid w:val="00700421"/>
    <w:rsid w:val="00714E16"/>
    <w:rsid w:val="00745F0C"/>
    <w:rsid w:val="007460D8"/>
    <w:rsid w:val="00760A97"/>
    <w:rsid w:val="00763100"/>
    <w:rsid w:val="00770D69"/>
    <w:rsid w:val="00796AD0"/>
    <w:rsid w:val="007B2A87"/>
    <w:rsid w:val="007B3F81"/>
    <w:rsid w:val="007C3D35"/>
    <w:rsid w:val="0084749D"/>
    <w:rsid w:val="008A359C"/>
    <w:rsid w:val="008A6FDC"/>
    <w:rsid w:val="008B3198"/>
    <w:rsid w:val="008B494B"/>
    <w:rsid w:val="008B4DDF"/>
    <w:rsid w:val="00915838"/>
    <w:rsid w:val="00927AE9"/>
    <w:rsid w:val="00951E30"/>
    <w:rsid w:val="0096664A"/>
    <w:rsid w:val="0098163B"/>
    <w:rsid w:val="009C72D3"/>
    <w:rsid w:val="009E6634"/>
    <w:rsid w:val="00A5747B"/>
    <w:rsid w:val="00A852F3"/>
    <w:rsid w:val="00B14E71"/>
    <w:rsid w:val="00B529AF"/>
    <w:rsid w:val="00B63742"/>
    <w:rsid w:val="00BD75E3"/>
    <w:rsid w:val="00BE736F"/>
    <w:rsid w:val="00C04FB0"/>
    <w:rsid w:val="00C13785"/>
    <w:rsid w:val="00C46819"/>
    <w:rsid w:val="00C47156"/>
    <w:rsid w:val="00C4718C"/>
    <w:rsid w:val="00C8190E"/>
    <w:rsid w:val="00C8658B"/>
    <w:rsid w:val="00C91F40"/>
    <w:rsid w:val="00CA4C28"/>
    <w:rsid w:val="00CA539D"/>
    <w:rsid w:val="00CE3E62"/>
    <w:rsid w:val="00CF2546"/>
    <w:rsid w:val="00D97832"/>
    <w:rsid w:val="00DC03B9"/>
    <w:rsid w:val="00E02CD6"/>
    <w:rsid w:val="00E106D8"/>
    <w:rsid w:val="00E333D2"/>
    <w:rsid w:val="00E763BC"/>
    <w:rsid w:val="00E8054F"/>
    <w:rsid w:val="00E96775"/>
    <w:rsid w:val="00EA63FC"/>
    <w:rsid w:val="00ED26B1"/>
    <w:rsid w:val="00EF0561"/>
    <w:rsid w:val="00EF4D7F"/>
    <w:rsid w:val="00F01283"/>
    <w:rsid w:val="00F12C17"/>
    <w:rsid w:val="00F72FD2"/>
    <w:rsid w:val="00F8546E"/>
    <w:rsid w:val="00F9747F"/>
    <w:rsid w:val="00FC223A"/>
    <w:rsid w:val="00FF6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78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4456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6374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374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49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4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489</Words>
  <Characters>2788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《找春天》</dc:title>
  <dc:subject/>
  <dc:creator>HP</dc:creator>
  <cp:keywords/>
  <dc:description/>
  <cp:lastModifiedBy>微软用户</cp:lastModifiedBy>
  <cp:revision>2</cp:revision>
  <dcterms:created xsi:type="dcterms:W3CDTF">2019-02-26T15:50:00Z</dcterms:created>
  <dcterms:modified xsi:type="dcterms:W3CDTF">2019-02-26T15:50:00Z</dcterms:modified>
</cp:coreProperties>
</file>